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275" w:rsidRDefault="00283275" w:rsidP="00EC3FE6">
      <w:pPr>
        <w:jc w:val="center"/>
        <w:rPr>
          <w:color w:val="92D050"/>
          <w:sz w:val="96"/>
          <w:u w:val="single"/>
          <w:lang w:val="de-CH"/>
        </w:rPr>
      </w:pPr>
      <w:r>
        <w:rPr>
          <w:color w:val="92D050"/>
          <w:sz w:val="96"/>
          <w:u w:val="single"/>
          <w:lang w:val="de-CH"/>
        </w:rPr>
        <w:t>CEP</w:t>
      </w:r>
      <w:r w:rsidRPr="00FC47BE">
        <w:rPr>
          <w:color w:val="92D050"/>
          <w:sz w:val="96"/>
          <w:u w:val="single"/>
          <w:lang w:val="de-CH"/>
        </w:rPr>
        <w:t xml:space="preserve"> BERICHT</w:t>
      </w:r>
    </w:p>
    <w:p w:rsidR="00283275" w:rsidRDefault="00283275" w:rsidP="00FC47BE">
      <w:pPr>
        <w:rPr>
          <w:color w:val="000000"/>
          <w:sz w:val="48"/>
          <w:lang w:val="de-CH"/>
        </w:rPr>
      </w:pPr>
    </w:p>
    <w:p w:rsidR="00283275" w:rsidRDefault="00283275" w:rsidP="00FC47BE">
      <w:pPr>
        <w:rPr>
          <w:color w:val="000000"/>
          <w:sz w:val="48"/>
          <w:lang w:val="de-CH"/>
        </w:rPr>
      </w:pPr>
      <w:r>
        <w:rPr>
          <w:color w:val="000000"/>
          <w:sz w:val="48"/>
          <w:lang w:val="de-CH"/>
        </w:rPr>
        <w:t>Bericht vom: 31.3.2017</w:t>
      </w:r>
    </w:p>
    <w:p w:rsidR="00283275" w:rsidRDefault="00283275" w:rsidP="00FC47BE">
      <w:pPr>
        <w:rPr>
          <w:color w:val="000000"/>
          <w:sz w:val="48"/>
          <w:lang w:val="de-CH"/>
        </w:rPr>
      </w:pPr>
      <w:r>
        <w:rPr>
          <w:color w:val="000000"/>
          <w:sz w:val="48"/>
          <w:lang w:val="de-CH"/>
        </w:rPr>
        <w:t>Bericht geschrieben von: Marie</w:t>
      </w:r>
    </w:p>
    <w:p w:rsidR="00283275" w:rsidRDefault="00283275" w:rsidP="00FC47BE">
      <w:pPr>
        <w:rPr>
          <w:color w:val="000000"/>
          <w:sz w:val="48"/>
          <w:lang w:val="de-CH"/>
        </w:rPr>
      </w:pPr>
      <w:r>
        <w:rPr>
          <w:color w:val="000000"/>
          <w:sz w:val="48"/>
          <w:lang w:val="de-CH"/>
        </w:rPr>
        <w:t xml:space="preserve"> </w:t>
      </w:r>
    </w:p>
    <w:p w:rsidR="00283275" w:rsidRDefault="00283275" w:rsidP="00EC3FE6">
      <w:pPr>
        <w:rPr>
          <w:color w:val="000000"/>
          <w:sz w:val="48"/>
          <w:lang w:val="de-CH"/>
        </w:rPr>
      </w:pPr>
      <w:r w:rsidRPr="00C55FEC">
        <w:rPr>
          <w:color w:val="000000"/>
          <w:sz w:val="48"/>
          <w:lang w:val="de-CH"/>
        </w:rPr>
        <w:t xml:space="preserve">Anwesend: </w:t>
      </w:r>
    </w:p>
    <w:p w:rsidR="00283275" w:rsidRDefault="00283275" w:rsidP="00EC3FE6">
      <w:pPr>
        <w:rPr>
          <w:color w:val="000000"/>
          <w:sz w:val="48"/>
          <w:lang w:val="de-CH"/>
        </w:rPr>
      </w:pPr>
      <w:r w:rsidRPr="00C55FEC">
        <w:rPr>
          <w:color w:val="000000"/>
          <w:sz w:val="48"/>
          <w:lang w:val="de-CH"/>
        </w:rPr>
        <w:t>Clémence, Eva G., Félix, Victoria, Emmanuelle, Marie und Noémie</w:t>
      </w:r>
    </w:p>
    <w:p w:rsidR="00283275" w:rsidRDefault="00283275" w:rsidP="00EC3FE6">
      <w:pPr>
        <w:rPr>
          <w:color w:val="000000"/>
          <w:sz w:val="48"/>
          <w:lang w:val="de-CH"/>
        </w:rPr>
      </w:pPr>
    </w:p>
    <w:p w:rsidR="00283275" w:rsidRDefault="00283275" w:rsidP="00EC3FE6">
      <w:pPr>
        <w:rPr>
          <w:color w:val="000000"/>
          <w:sz w:val="48"/>
          <w:lang w:val="de-CH"/>
        </w:rPr>
      </w:pPr>
      <w:r>
        <w:rPr>
          <w:color w:val="000000"/>
          <w:sz w:val="48"/>
          <w:lang w:val="de-CH"/>
        </w:rPr>
        <w:t>Thema 1:</w:t>
      </w:r>
    </w:p>
    <w:p w:rsidR="00283275" w:rsidRDefault="00283275" w:rsidP="00EC3FE6">
      <w:pPr>
        <w:rPr>
          <w:color w:val="000000"/>
          <w:sz w:val="48"/>
          <w:lang w:val="de-CH"/>
        </w:rPr>
      </w:pPr>
      <w:r>
        <w:rPr>
          <w:color w:val="000000"/>
          <w:sz w:val="48"/>
          <w:lang w:val="de-CH"/>
        </w:rPr>
        <w:t>Ab dieser Woche erhält jede Klasse immer einen Bericht vom CEP. Der Vertreter der Klasse soll den Bericht der Klasse vorstellen.</w:t>
      </w:r>
    </w:p>
    <w:p w:rsidR="00283275" w:rsidRDefault="00283275" w:rsidP="00EC3FE6">
      <w:pPr>
        <w:rPr>
          <w:color w:val="000000"/>
          <w:sz w:val="48"/>
          <w:lang w:val="de-CH"/>
        </w:rPr>
      </w:pPr>
    </w:p>
    <w:p w:rsidR="00283275" w:rsidRDefault="00283275" w:rsidP="00EC3FE6">
      <w:pPr>
        <w:rPr>
          <w:color w:val="000000"/>
          <w:sz w:val="48"/>
          <w:lang w:val="de-CH"/>
        </w:rPr>
      </w:pPr>
      <w:r>
        <w:rPr>
          <w:color w:val="000000"/>
          <w:sz w:val="48"/>
          <w:lang w:val="de-CH"/>
        </w:rPr>
        <w:t>Thema 2:</w:t>
      </w:r>
    </w:p>
    <w:p w:rsidR="00283275" w:rsidRDefault="00283275" w:rsidP="00EC3FE6">
      <w:pPr>
        <w:rPr>
          <w:color w:val="000000"/>
          <w:sz w:val="48"/>
          <w:lang w:val="de-CH"/>
        </w:rPr>
      </w:pPr>
      <w:r>
        <w:rPr>
          <w:color w:val="000000"/>
          <w:sz w:val="48"/>
          <w:lang w:val="de-CH"/>
        </w:rPr>
        <w:t>Eva G. macht am Montag dem 3.4.2017 eine Werkstatt über Hiphop tanzen im Turnsaal.</w:t>
      </w:r>
    </w:p>
    <w:p w:rsidR="00283275" w:rsidRPr="00C55FEC" w:rsidRDefault="00283275" w:rsidP="00EC3FE6">
      <w:pPr>
        <w:rPr>
          <w:color w:val="000000"/>
          <w:sz w:val="48"/>
          <w:lang w:val="de-DE"/>
        </w:rPr>
      </w:pPr>
      <w:r>
        <w:rPr>
          <w:color w:val="000000"/>
          <w:sz w:val="48"/>
          <w:lang w:val="de-CH"/>
        </w:rPr>
        <w:t xml:space="preserve">Es sind noch 2 Plätze frei, wenn Kinder interessiert sind, </w:t>
      </w:r>
      <w:bookmarkStart w:id="0" w:name="_GoBack"/>
      <w:bookmarkEnd w:id="0"/>
      <w:r>
        <w:rPr>
          <w:color w:val="000000"/>
          <w:sz w:val="48"/>
          <w:lang w:val="de-CH"/>
        </w:rPr>
        <w:t xml:space="preserve">sollen sie sich bei Eva melden. Da bekommt man auch noch mehr Informationen.  </w:t>
      </w:r>
    </w:p>
    <w:p w:rsidR="00283275" w:rsidRDefault="00283275" w:rsidP="007673E3">
      <w:pPr>
        <w:rPr>
          <w:color w:val="000000"/>
          <w:sz w:val="44"/>
          <w:lang w:val="de-CH"/>
        </w:rPr>
      </w:pPr>
    </w:p>
    <w:p w:rsidR="00283275" w:rsidRPr="00C55FEC" w:rsidRDefault="00283275" w:rsidP="007673E3">
      <w:pPr>
        <w:rPr>
          <w:color w:val="000000"/>
          <w:sz w:val="44"/>
          <w:lang w:val="de-CH"/>
        </w:rPr>
      </w:pPr>
    </w:p>
    <w:sectPr w:rsidR="00283275" w:rsidRPr="00C55FEC" w:rsidSect="00B44EB4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08FE"/>
    <w:rsid w:val="00003A00"/>
    <w:rsid w:val="00026801"/>
    <w:rsid w:val="001A7FA6"/>
    <w:rsid w:val="001E1FC7"/>
    <w:rsid w:val="001F7770"/>
    <w:rsid w:val="0022254C"/>
    <w:rsid w:val="00235902"/>
    <w:rsid w:val="00237C2C"/>
    <w:rsid w:val="002562F6"/>
    <w:rsid w:val="00267119"/>
    <w:rsid w:val="00283275"/>
    <w:rsid w:val="002932F2"/>
    <w:rsid w:val="003579DF"/>
    <w:rsid w:val="003608FE"/>
    <w:rsid w:val="003A09DF"/>
    <w:rsid w:val="003F1E8E"/>
    <w:rsid w:val="00455D00"/>
    <w:rsid w:val="00472B51"/>
    <w:rsid w:val="00495483"/>
    <w:rsid w:val="00527224"/>
    <w:rsid w:val="00607C46"/>
    <w:rsid w:val="00627B85"/>
    <w:rsid w:val="006E7932"/>
    <w:rsid w:val="006F6174"/>
    <w:rsid w:val="007673E3"/>
    <w:rsid w:val="00791152"/>
    <w:rsid w:val="007D007B"/>
    <w:rsid w:val="00806DDF"/>
    <w:rsid w:val="0083269A"/>
    <w:rsid w:val="00921775"/>
    <w:rsid w:val="00933B7D"/>
    <w:rsid w:val="00992B25"/>
    <w:rsid w:val="009B1F27"/>
    <w:rsid w:val="00A456F5"/>
    <w:rsid w:val="00AA57B1"/>
    <w:rsid w:val="00B43236"/>
    <w:rsid w:val="00B44EB4"/>
    <w:rsid w:val="00B507CE"/>
    <w:rsid w:val="00BD6A08"/>
    <w:rsid w:val="00C4754D"/>
    <w:rsid w:val="00C55FEC"/>
    <w:rsid w:val="00CD64F8"/>
    <w:rsid w:val="00CF776D"/>
    <w:rsid w:val="00D86C56"/>
    <w:rsid w:val="00DB4CE1"/>
    <w:rsid w:val="00E25016"/>
    <w:rsid w:val="00EA7966"/>
    <w:rsid w:val="00EC3FE6"/>
    <w:rsid w:val="00EC7BA7"/>
    <w:rsid w:val="00F514C1"/>
    <w:rsid w:val="00F76E6C"/>
    <w:rsid w:val="00FC4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D00"/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79</Words>
  <Characters>437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CEP BERICHT</dc:title>
  <dc:subject/>
  <dc:creator>Utilisateur de Microsoft Office</dc:creator>
  <cp:keywords/>
  <dc:description/>
  <cp:lastModifiedBy>No</cp:lastModifiedBy>
  <cp:revision>2</cp:revision>
  <dcterms:created xsi:type="dcterms:W3CDTF">2017-04-04T07:26:00Z</dcterms:created>
  <dcterms:modified xsi:type="dcterms:W3CDTF">2017-04-04T07:26:00Z</dcterms:modified>
</cp:coreProperties>
</file>